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DBC" w:rsidRDefault="00C77DBC" w:rsidP="00C77DBC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C77DBC" w:rsidRDefault="00C77DBC" w:rsidP="00C77DBC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SECRETARÍA XERAL TÉCNICA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PS.C02.00.000.15770.129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AUTORIZACIÓN E INSPECCIÓN DE SERVIZOS SOCIAIS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A CORUÑA.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LUGO.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LUGO.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LUGO.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LUGO.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OURENSE.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OURENSE.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OURENSE.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OURENSE.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PS.C02.00.005.15770.019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341-954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ÁMBITO PROVINCIAL: PONTEVEDRA.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2"/>
        </w:rPr>
      </w:pPr>
    </w:p>
    <w:p w:rsidR="00C77DBC" w:rsidRDefault="00C77DBC" w:rsidP="00C77DBC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PERSOAS CON DISCAPACIDADE</w:t>
      </w:r>
    </w:p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S. X. DE RECURSOS E EQUIPAMENTOS DE APOIO Á DISCAPACIDADE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PS.C05.00.001.15770.030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2"/>
        </w:rPr>
      </w:pPr>
    </w:p>
    <w:p w:rsidR="00C77DBC" w:rsidRDefault="00C77DBC" w:rsidP="00C77DBC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A CORUÑA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PS.C99.10.000.15001.517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PS.C99.10.000.15001.548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PS.C99.10.000.15001.549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PS.C99.10.000.15001.639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PS.C99.10.000.15001.640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PS.C99.10.000.15001.641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PS.C99.10.000.15001.642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PS.C99.10.000.15001.652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A POBRA DO CARAMIÑAL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PS.C99.40.701.15660.001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 // CANDO SEXA VACANTE ELIMINAR "DISPOÑIBILIDADE HORARIA".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LUGO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PS.C99.10.000.27001.493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PS.C99.10.000.27001.494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PS.C99.10.000.27001.511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PS.C99.10.000.27001.512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PS.C99.10.000.27001.577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PS.C99.10.000.27001.578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PS.C99.10.000.27001.579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PS.C99.10.000.27001.596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VILALBA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PS.C99.40.701.27640.001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 // CANDO SEXA VACANTE ELIMINAR "DISPOÑIBILIDADE HORARIA".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OURENSE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PS.C99.10.000.32001.475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PS.C99.10.000.32001.476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PS.C99.10.000.32001.504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PS.C99.10.000.32001.505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PS.C99.10.000.32001.555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PS.C99.10.000.32001.556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PS.C99.10.000.32001.581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OFICINA DE VALORACIÓN DE DEPENDENCIA E DISCAPACIDADES (PONTEVEDRA)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PS.C99.30.101.36001.019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O PORRIÑO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PS.C99.40.701.36380.001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REDONDELA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PS.C99.40.701.36440.001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 // CANDO SEXA VACANTE ELIMINAR "DISPOÑIBILIDADE HORARIA".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lastRenderedPageBreak/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TUI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PS.C99.40.701.36540.001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XEFATURA TERRITORIAL VIGO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PS.C99.10.000.36560.442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11.235,56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PS.C99.10.000.36560.541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TRABALLADOR/A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EMS5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PS.C99.10.000.36560.559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TERAPEUTA OCUPACIONAL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8.272,46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EMS6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954</w:t>
            </w: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 w:rsidP="00C77DBC">
      <w:pPr>
        <w:rPr>
          <w:sz w:val="8"/>
        </w:rPr>
      </w:pPr>
    </w:p>
    <w:p w:rsidR="00C77DBC" w:rsidRDefault="00C77DBC" w:rsidP="00C77DB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DE BOUZAS</w:t>
      </w:r>
    </w:p>
    <w:p w:rsidR="00C77DBC" w:rsidRDefault="00C77DBC" w:rsidP="00C77DB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C77DBC" w:rsidTr="00BB2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PS.C99.40.705.36560.001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DIRECTOR/A DE CENTRO SOCIAL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21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9.170,00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C77DBC" w:rsidRDefault="00C77DBC" w:rsidP="00BB2920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 // HORARIO ESPECIAL // FUNCIÓNS DE DIRECCIÓN E ANIMACIÓN SOCIO-CULTURAL</w:t>
            </w:r>
          </w:p>
          <w:p w:rsidR="00C77DBC" w:rsidRDefault="00C77DBC" w:rsidP="00BB2920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C77DBC" w:rsidRDefault="00C77DBC">
      <w:pPr>
        <w:pStyle w:val="Encabezado"/>
        <w:tabs>
          <w:tab w:val="clear" w:pos="4252"/>
          <w:tab w:val="clear" w:pos="8504"/>
        </w:tabs>
        <w:sectPr w:rsidR="00C77DBC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341</w:t>
      </w:r>
      <w:r>
        <w:tab/>
        <w:t>CURSO DE INSPECCIÓN DE SERVIZOS SOCIAIS (MÉRITO).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EMS</w:t>
      </w:r>
      <w:r>
        <w:tab/>
        <w:t>ESPECIAL (ESC. TÉCNICOS FACULTATIVOS)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EMS5</w:t>
      </w:r>
      <w:r>
        <w:tab/>
        <w:t>ESPECIAL (ESC. TÉCNICOS FACULTATIVOS - ESP. TRABALLO SOCIAL)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EMS6</w:t>
      </w:r>
      <w:r>
        <w:tab/>
        <w:t>ESPECIAL (ESC. TÉCNICOS FACULTATIVOS - ESP. TERAPIA OCUPACIONAL)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ESS1</w:t>
      </w:r>
      <w:r>
        <w:tab/>
        <w:t>ESPECIAL (ESC. FACULTATIVOS - ESP. MEDICINA)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ESS2</w:t>
      </w:r>
      <w:r>
        <w:tab/>
        <w:t>ESPECIAL (ESC. FACULTATIVOS - ESP. PSICOLOXÍA)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</w:pP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C77DBC" w:rsidRDefault="00C77DB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E4FF0" w:rsidRDefault="00C77DBC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</w:p>
    <w:sectPr w:rsidR="00DE4FF0">
      <w:headerReference w:type="first" r:id="rId11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DBC" w:rsidRDefault="00C77DBC">
      <w:pPr>
        <w:pStyle w:val="Encabezado"/>
      </w:pPr>
      <w:r>
        <w:separator/>
      </w:r>
    </w:p>
  </w:endnote>
  <w:endnote w:type="continuationSeparator" w:id="0">
    <w:p w:rsidR="00C77DBC" w:rsidRDefault="00C77DBC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C77DBC">
      <w:rPr>
        <w:rStyle w:val="Nmerodepgina"/>
        <w:noProof/>
        <w:sz w:val="16"/>
      </w:rPr>
      <w:t>4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C77DBC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DBC" w:rsidRDefault="00C77DBC">
      <w:pPr>
        <w:pStyle w:val="Encabezado"/>
      </w:pPr>
      <w:r>
        <w:separator/>
      </w:r>
    </w:p>
  </w:footnote>
  <w:footnote w:type="continuationSeparator" w:id="0">
    <w:p w:rsidR="00C77DBC" w:rsidRDefault="00C77DBC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C77DBC">
    <w:pPr>
      <w:pStyle w:val="Encabezado"/>
      <w:ind w:right="84"/>
      <w:jc w:val="right"/>
      <w:rPr>
        <w:b/>
      </w:rPr>
    </w:pPr>
    <w:r>
      <w:rPr>
        <w:b/>
      </w:rPr>
      <w:t>19/10/2023</w:t>
    </w:r>
  </w:p>
  <w:p w:rsidR="00137084" w:rsidRDefault="00C77DBC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C77DBC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137084" w:rsidRDefault="00C77DBC">
    <w:pPr>
      <w:pStyle w:val="Encabezado"/>
      <w:ind w:right="84"/>
      <w:jc w:val="right"/>
      <w:rPr>
        <w:b/>
      </w:rPr>
    </w:pPr>
    <w:r>
      <w:rPr>
        <w:b/>
      </w:rPr>
      <w:t>19/10/2023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DBC" w:rsidRDefault="00C77DBC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DBC"/>
    <w:rsid w:val="00137084"/>
    <w:rsid w:val="00842BA9"/>
    <w:rsid w:val="008944AC"/>
    <w:rsid w:val="00A4206C"/>
    <w:rsid w:val="00BD1C7A"/>
    <w:rsid w:val="00C77DBC"/>
    <w:rsid w:val="00CF36AF"/>
    <w:rsid w:val="00DD0DF1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1</TotalTime>
  <Pages>5</Pages>
  <Words>1037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1</cp:revision>
  <cp:lastPrinted>1601-01-01T00:00:00Z</cp:lastPrinted>
  <dcterms:created xsi:type="dcterms:W3CDTF">2023-10-19T09:44:00Z</dcterms:created>
  <dcterms:modified xsi:type="dcterms:W3CDTF">2023-10-19T09:45:00Z</dcterms:modified>
</cp:coreProperties>
</file>